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8006F0">
        <w:rPr>
          <w:rFonts w:cs="Arial"/>
          <w:b/>
          <w:caps/>
          <w:sz w:val="28"/>
          <w:szCs w:val="28"/>
        </w:rPr>
        <w:t>1313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2D773A" w:rsidP="002D773A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Solicita</w:t>
            </w:r>
            <w:r w:rsidR="008006F0" w:rsidRPr="008006F0">
              <w:rPr>
                <w:rFonts w:cs="Arial"/>
                <w:sz w:val="20"/>
                <w:szCs w:val="20"/>
              </w:rPr>
              <w:t xml:space="preserve"> pavimentação asfáltica no final da Rua Duarte da Costa, no Bairro Santa Cruz dos Lázaros.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4E56FA" w:rsidRDefault="004E56FA" w:rsidP="004E56FA">
      <w:pPr>
        <w:tabs>
          <w:tab w:val="left" w:pos="-600"/>
        </w:tabs>
        <w:spacing w:line="324" w:lineRule="auto"/>
        <w:ind w:firstLine="1701"/>
        <w:jc w:val="both"/>
        <w:rPr>
          <w:rFonts w:cs="Arial"/>
          <w:b/>
        </w:rPr>
      </w:pPr>
    </w:p>
    <w:p w:rsidR="004E56FA" w:rsidRDefault="004E56FA" w:rsidP="004E56FA">
      <w:pPr>
        <w:tabs>
          <w:tab w:val="left" w:pos="-600"/>
        </w:tabs>
        <w:spacing w:line="324" w:lineRule="auto"/>
        <w:ind w:firstLine="1701"/>
        <w:jc w:val="both"/>
        <w:rPr>
          <w:rFonts w:cs="Arial"/>
          <w:b/>
        </w:rPr>
      </w:pPr>
    </w:p>
    <w:p w:rsidR="00F22FC9" w:rsidRDefault="003A77BE" w:rsidP="004E56FA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bookmarkStart w:id="0" w:name="_GoBack"/>
      <w:bookmarkEnd w:id="0"/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4E56FA" w:rsidRPr="004E56FA">
        <w:rPr>
          <w:rFonts w:cs="Arial"/>
        </w:rPr>
        <w:t>pavimentação asfáltica no final da Rua Duarte da Costa, no Bairro Santa Cruz dos Lázaros.</w:t>
      </w:r>
    </w:p>
    <w:p w:rsidR="004E56FA" w:rsidRDefault="008006F0" w:rsidP="004E56FA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8006F0">
        <w:rPr>
          <w:rFonts w:cs="Arial"/>
        </w:rPr>
        <w:t xml:space="preserve">Esse pedido se faz necessário, pois, </w:t>
      </w:r>
      <w:r>
        <w:rPr>
          <w:rFonts w:cs="Arial"/>
        </w:rPr>
        <w:t>o</w:t>
      </w:r>
      <w:r w:rsidR="004E56FA">
        <w:rPr>
          <w:rFonts w:cs="Arial"/>
        </w:rPr>
        <w:t xml:space="preserve"> referido</w:t>
      </w:r>
      <w:r w:rsidRPr="008006F0">
        <w:rPr>
          <w:rFonts w:cs="Arial"/>
        </w:rPr>
        <w:t xml:space="preserve"> trecho</w:t>
      </w:r>
      <w:r w:rsidR="004E56FA">
        <w:rPr>
          <w:rFonts w:cs="Arial"/>
        </w:rPr>
        <w:t xml:space="preserve"> encontra-se com erosões e buracos, ocasionados pelas chuvas, dificultando o tráfego de veículos </w:t>
      </w:r>
    </w:p>
    <w:p w:rsidR="008006F0" w:rsidRDefault="004E56FA" w:rsidP="004E56FA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>Destacamos o risco iminente de</w:t>
      </w:r>
      <w:r w:rsidR="008006F0" w:rsidRPr="008006F0">
        <w:rPr>
          <w:rFonts w:cs="Arial"/>
        </w:rPr>
        <w:t xml:space="preserve"> acidentes, ocasionando, portanto, não apenas prejuízos materiais como também risco à integralidade física dos moradores que residem na aludida rua. </w:t>
      </w:r>
    </w:p>
    <w:p w:rsidR="004E56FA" w:rsidRPr="008006F0" w:rsidRDefault="004E56FA" w:rsidP="004E56FA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>Encaminhamos fotos do local.</w:t>
      </w:r>
    </w:p>
    <w:p w:rsidR="003A77BE" w:rsidRPr="001840AD" w:rsidRDefault="008C72B7" w:rsidP="004E56FA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8006F0">
        <w:rPr>
          <w:rFonts w:cs="Arial"/>
        </w:rPr>
        <w:t xml:space="preserve">12 de maio de 2021. 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006F0" w:rsidRPr="005D429C" w:rsidRDefault="008006F0" w:rsidP="008006F0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ABNER DE MADUREIRA</w:t>
      </w:r>
    </w:p>
    <w:p w:rsidR="008006F0" w:rsidRPr="005D429C" w:rsidRDefault="008006F0" w:rsidP="008006F0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PSDB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4E56FA" w:rsidRDefault="004E56FA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4E56FA" w:rsidRDefault="004E56FA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4E56FA" w:rsidRDefault="004E56FA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4E56FA" w:rsidRDefault="004E56FA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4E56FA" w:rsidRDefault="004E56FA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4E56FA" w:rsidRDefault="004E56FA" w:rsidP="004E56FA">
      <w:pPr>
        <w:jc w:val="center"/>
      </w:pPr>
      <w:r w:rsidRPr="00595740">
        <w:rPr>
          <w:noProof/>
        </w:rPr>
        <w:drawing>
          <wp:inline distT="0" distB="0" distL="0" distR="0">
            <wp:extent cx="2831035" cy="1590967"/>
            <wp:effectExtent l="0" t="0" r="7620" b="9525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482" cy="1596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56FA" w:rsidRDefault="004E56FA" w:rsidP="004E56FA">
      <w:pPr>
        <w:jc w:val="center"/>
      </w:pPr>
    </w:p>
    <w:p w:rsidR="004E56FA" w:rsidRDefault="004E56FA" w:rsidP="004E56FA">
      <w:pPr>
        <w:jc w:val="center"/>
        <w:rPr>
          <w:rFonts w:cs="Arial"/>
          <w:b/>
          <w:sz w:val="26"/>
          <w:szCs w:val="26"/>
        </w:rPr>
      </w:pPr>
      <w:r w:rsidRPr="00595740">
        <w:rPr>
          <w:noProof/>
        </w:rPr>
        <w:drawing>
          <wp:inline distT="0" distB="0" distL="0" distR="0">
            <wp:extent cx="2856576" cy="1605320"/>
            <wp:effectExtent l="0" t="0" r="127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5928" cy="162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56FA" w:rsidRDefault="004E56FA" w:rsidP="004E56FA">
      <w:pPr>
        <w:jc w:val="center"/>
        <w:rPr>
          <w:rFonts w:cs="Arial"/>
          <w:b/>
          <w:sz w:val="26"/>
          <w:szCs w:val="26"/>
        </w:rPr>
      </w:pPr>
    </w:p>
    <w:p w:rsidR="004E56FA" w:rsidRDefault="004E56FA" w:rsidP="004E56FA">
      <w:pPr>
        <w:jc w:val="center"/>
        <w:rPr>
          <w:rFonts w:cs="Arial"/>
          <w:b/>
          <w:sz w:val="26"/>
          <w:szCs w:val="26"/>
        </w:rPr>
      </w:pPr>
      <w:r w:rsidRPr="000844C4">
        <w:rPr>
          <w:noProof/>
        </w:rPr>
        <w:drawing>
          <wp:inline distT="0" distB="0" distL="0" distR="0">
            <wp:extent cx="2844514" cy="1598543"/>
            <wp:effectExtent l="0" t="0" r="0" b="190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6319" cy="1610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56FA" w:rsidRDefault="004E56FA" w:rsidP="004E56FA">
      <w:pPr>
        <w:jc w:val="center"/>
        <w:rPr>
          <w:rFonts w:cs="Arial"/>
          <w:b/>
          <w:sz w:val="26"/>
          <w:szCs w:val="26"/>
        </w:rPr>
      </w:pPr>
    </w:p>
    <w:p w:rsidR="004E56FA" w:rsidRDefault="004E56FA" w:rsidP="004E56FA">
      <w:pPr>
        <w:jc w:val="center"/>
        <w:rPr>
          <w:rFonts w:cs="Arial"/>
          <w:b/>
          <w:sz w:val="26"/>
          <w:szCs w:val="26"/>
        </w:rPr>
      </w:pPr>
      <w:r w:rsidRPr="000844C4">
        <w:rPr>
          <w:noProof/>
        </w:rPr>
        <w:drawing>
          <wp:inline distT="0" distB="0" distL="0" distR="0">
            <wp:extent cx="2817631" cy="1583436"/>
            <wp:effectExtent l="0" t="0" r="1905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0345" cy="1590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56FA" w:rsidRDefault="004E56FA" w:rsidP="004E56FA">
      <w:pPr>
        <w:tabs>
          <w:tab w:val="left" w:pos="-600"/>
          <w:tab w:val="left" w:pos="4508"/>
        </w:tabs>
        <w:spacing w:before="240" w:after="240" w:line="324" w:lineRule="auto"/>
        <w:jc w:val="both"/>
        <w:rPr>
          <w:rFonts w:cs="Arial"/>
        </w:rPr>
      </w:pPr>
    </w:p>
    <w:sectPr w:rsidR="004E56FA" w:rsidSect="007D39FD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3363" w:rsidRDefault="00C93363">
      <w:r>
        <w:separator/>
      </w:r>
    </w:p>
  </w:endnote>
  <w:endnote w:type="continuationSeparator" w:id="0">
    <w:p w:rsidR="00C93363" w:rsidRDefault="00C93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3363" w:rsidRDefault="00C93363">
      <w:r>
        <w:separator/>
      </w:r>
    </w:p>
  </w:footnote>
  <w:footnote w:type="continuationSeparator" w:id="0">
    <w:p w:rsidR="00C93363" w:rsidRDefault="00C933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4E56FA">
      <w:rPr>
        <w:rFonts w:cs="Arial"/>
        <w:b/>
        <w:sz w:val="20"/>
        <w:szCs w:val="20"/>
        <w:u w:val="single"/>
      </w:rPr>
      <w:t>1313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4E56FA">
      <w:rPr>
        <w:rFonts w:cs="Arial"/>
        <w:b/>
        <w:sz w:val="20"/>
        <w:szCs w:val="20"/>
        <w:u w:val="single"/>
      </w:rPr>
      <w:t xml:space="preserve"> – Vereador Abner de Madureira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4E56FA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4E56FA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D773A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56F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06F0"/>
    <w:rsid w:val="0080197E"/>
    <w:rsid w:val="00804F23"/>
    <w:rsid w:val="00810024"/>
    <w:rsid w:val="00820C13"/>
    <w:rsid w:val="00821C0F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1AA6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33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4FB6"/>
    <w:rsid w:val="00D8365B"/>
    <w:rsid w:val="00DB23E5"/>
    <w:rsid w:val="00DB48F6"/>
    <w:rsid w:val="00DC2FBC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C031E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5EF9B-837A-4FEA-965F-CF7239D7D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16</TotalTime>
  <Pages>2</Pages>
  <Words>137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5</cp:revision>
  <cp:lastPrinted>2020-03-16T12:28:00Z</cp:lastPrinted>
  <dcterms:created xsi:type="dcterms:W3CDTF">2021-05-11T11:59:00Z</dcterms:created>
  <dcterms:modified xsi:type="dcterms:W3CDTF">2021-05-11T12:16:00Z</dcterms:modified>
</cp:coreProperties>
</file>